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1418"/>
        <w:gridCol w:w="992"/>
        <w:gridCol w:w="1228"/>
        <w:gridCol w:w="48"/>
        <w:gridCol w:w="1039"/>
        <w:gridCol w:w="95"/>
        <w:gridCol w:w="992"/>
        <w:gridCol w:w="1808"/>
      </w:tblGrid>
      <w:tr w:rsidR="00734AE3" w:rsidRPr="007879C8" w:rsidTr="007879C8">
        <w:tc>
          <w:tcPr>
            <w:tcW w:w="9571" w:type="dxa"/>
            <w:gridSpan w:val="9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 w:colFirst="0" w:colLast="0"/>
            <w:r w:rsidRPr="007879C8">
              <w:rPr>
                <w:rFonts w:ascii="Times New Roman" w:hAnsi="Times New Roman"/>
              </w:rPr>
              <w:t xml:space="preserve"> Сведения</w:t>
            </w:r>
          </w:p>
          <w:p w:rsidR="00734AE3" w:rsidRPr="007879C8" w:rsidRDefault="00734AE3" w:rsidP="00787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9C8">
              <w:rPr>
                <w:rFonts w:ascii="Times New Roman" w:hAnsi="Times New Roman"/>
              </w:rPr>
              <w:t>о доходах, об имуществе и обязательствах характера федеральных государственных служащих Федеральной службы исполнения наказаний, а также их супругов и несовершеннолетних детей за период с 1 января 2011 года по 31 декабря 2011 года</w:t>
            </w:r>
          </w:p>
        </w:tc>
      </w:tr>
      <w:tr w:rsidR="00734AE3" w:rsidRPr="007879C8" w:rsidTr="007879C8">
        <w:trPr>
          <w:trHeight w:val="720"/>
        </w:trPr>
        <w:tc>
          <w:tcPr>
            <w:tcW w:w="1951" w:type="dxa"/>
            <w:vMerge w:val="restart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79C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418" w:type="dxa"/>
            <w:vMerge w:val="restart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79C8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79C8">
              <w:rPr>
                <w:sz w:val="20"/>
                <w:szCs w:val="20"/>
              </w:rPr>
              <w:t>Общая сумма декларированного годового дохода за 201</w:t>
            </w:r>
            <w:r>
              <w:rPr>
                <w:sz w:val="20"/>
                <w:szCs w:val="20"/>
              </w:rPr>
              <w:t>1</w:t>
            </w:r>
            <w:r w:rsidRPr="007879C8">
              <w:rPr>
                <w:sz w:val="20"/>
                <w:szCs w:val="20"/>
              </w:rPr>
              <w:t xml:space="preserve"> г. (руб)</w:t>
            </w:r>
          </w:p>
        </w:tc>
        <w:tc>
          <w:tcPr>
            <w:tcW w:w="3402" w:type="dxa"/>
            <w:gridSpan w:val="5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79C8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08" w:type="dxa"/>
            <w:vMerge w:val="restart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79C8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34AE3" w:rsidRPr="007879C8" w:rsidTr="007879C8">
        <w:trPr>
          <w:trHeight w:val="720"/>
        </w:trPr>
        <w:tc>
          <w:tcPr>
            <w:tcW w:w="1951" w:type="dxa"/>
            <w:vMerge/>
          </w:tcPr>
          <w:p w:rsidR="00734AE3" w:rsidRPr="007879C8" w:rsidRDefault="00734AE3" w:rsidP="007879C8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</w:tcPr>
          <w:p w:rsidR="00734AE3" w:rsidRPr="007879C8" w:rsidRDefault="00734AE3" w:rsidP="007879C8">
            <w:pPr>
              <w:spacing w:after="0" w:line="240" w:lineRule="auto"/>
              <w:jc w:val="center"/>
            </w:pPr>
          </w:p>
        </w:tc>
        <w:tc>
          <w:tcPr>
            <w:tcW w:w="992" w:type="dxa"/>
            <w:vMerge/>
          </w:tcPr>
          <w:p w:rsidR="00734AE3" w:rsidRPr="007879C8" w:rsidRDefault="00734AE3" w:rsidP="007879C8">
            <w:pPr>
              <w:spacing w:after="0" w:line="240" w:lineRule="auto"/>
              <w:jc w:val="center"/>
            </w:pPr>
          </w:p>
        </w:tc>
        <w:tc>
          <w:tcPr>
            <w:tcW w:w="1276" w:type="dxa"/>
            <w:gridSpan w:val="2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9C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4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7879C8">
              <w:rPr>
                <w:rFonts w:ascii="Times New Roman" w:hAnsi="Times New Roman"/>
              </w:rPr>
              <w:t>Площадь</w:t>
            </w:r>
          </w:p>
          <w:p w:rsidR="00734AE3" w:rsidRPr="007879C8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КВ.м.</w:t>
            </w:r>
          </w:p>
        </w:tc>
        <w:tc>
          <w:tcPr>
            <w:tcW w:w="992" w:type="dxa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9C8">
              <w:rPr>
                <w:rFonts w:ascii="Times New Roman" w:hAnsi="Times New Roman"/>
              </w:rPr>
              <w:t>Страна расположение</w:t>
            </w:r>
          </w:p>
        </w:tc>
        <w:tc>
          <w:tcPr>
            <w:tcW w:w="1808" w:type="dxa"/>
            <w:vMerge/>
          </w:tcPr>
          <w:p w:rsidR="00734AE3" w:rsidRPr="007879C8" w:rsidRDefault="00734AE3" w:rsidP="007879C8">
            <w:pPr>
              <w:spacing w:after="0" w:line="240" w:lineRule="auto"/>
            </w:pPr>
          </w:p>
        </w:tc>
      </w:tr>
      <w:tr w:rsidR="00734AE3" w:rsidRPr="007879C8" w:rsidTr="007879C8">
        <w:tc>
          <w:tcPr>
            <w:tcW w:w="9571" w:type="dxa"/>
            <w:gridSpan w:val="9"/>
          </w:tcPr>
          <w:p w:rsidR="00734AE3" w:rsidRPr="007879C8" w:rsidRDefault="00734AE3" w:rsidP="007879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9C8">
              <w:rPr>
                <w:rFonts w:ascii="Times New Roman" w:hAnsi="Times New Roman"/>
              </w:rPr>
              <w:t>Федеральное казенное учреждение «Исправительная колония №9 Управления Федеральной службы исполнения наказаний по Волгоградской области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АГАПОВ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Николаевич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274777,03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62312,56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АСАТРЯН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Вачаган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Мкртычевич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ФКУ ИК-9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587040,69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1/2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БАРМИН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508895,10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шевроле «Лачетти»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БЕЛОВ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444618,10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14345,21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БЕЛОВ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312918,84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84000,00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65097">
              <w:rPr>
                <w:rFonts w:ascii="Times New Roman" w:hAnsi="Times New Roman"/>
              </w:rPr>
              <w:t xml:space="preserve">Легковой автомобиль </w:t>
            </w:r>
            <w:r w:rsidRPr="00065097">
              <w:rPr>
                <w:rFonts w:ascii="Times New Roman" w:hAnsi="Times New Roman"/>
                <w:lang w:val="en-US"/>
              </w:rPr>
              <w:t>ZAZ Sens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БЫКОВ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305498,12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¼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64,0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БЕРЕЗОВОЙ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дежурного помощника начальника ПФРСИ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254448,79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215441,86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51,0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42,0 кв.м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БУБНОВ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Старший оперуполно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моченный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332153,00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81000,00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45,7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БЕСКОРОВАЙНАЯ Татьяна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Викторовна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293869,67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50415,31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БОЛДИН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Игорь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362784,03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147856,37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</w:t>
            </w:r>
            <w:r>
              <w:rPr>
                <w:rFonts w:ascii="Times New Roman" w:hAnsi="Times New Roman"/>
              </w:rPr>
              <w:t>л</w:t>
            </w:r>
            <w:r w:rsidRPr="00065097">
              <w:rPr>
                <w:rFonts w:ascii="Times New Roman" w:hAnsi="Times New Roman"/>
              </w:rPr>
              <w:t>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 ½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ВАРАНЦОВЯН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Бахшик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Сиробович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301157,00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ВЕТЧИНКИН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Олег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участка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240824,64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120000,00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67,8 кв.м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ГАВЕНСКИЙ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Олег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Степанович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361975,61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294712,35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ДЕВЯТКИНА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Инна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Леонидовна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1896822,00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570555,00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ДЕРУНОВ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Михаил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Геннадиевич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260874,45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212981,58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ДОЛГОВ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355481,26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21124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ЕЛЬШОВ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420471,89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42568,75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2/3 доли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57,0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57,0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ЕЛАГИН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Роман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297142,20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(собственник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(собственник ¼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57,0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57,0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57,0 кв.м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Богдан 2111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ЕФАНОВ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Роман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Николаевич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516253,83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245668,48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(аренда)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249,0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249,0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600,00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71,9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249,0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21074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ЕРКО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Валерий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Павлович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408144,70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171889,72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54,4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54,4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54,4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54,4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ЖАДАЕВ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310450,00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97200,0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30,1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ЗАХАРИЯ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Ирина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Станиславовна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53845,71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309881,68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42,0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42,0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42,0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42,0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Рено «Сандеро»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ИНЯКОВ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261966,61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32,0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 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56,0 </w:t>
            </w: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Легковой автомобиль Хонда </w:t>
            </w:r>
            <w:r w:rsidRPr="00065097">
              <w:rPr>
                <w:rFonts w:ascii="Times New Roman" w:hAnsi="Times New Roman"/>
                <w:lang w:val="en-US"/>
              </w:rPr>
              <w:t>CR</w:t>
            </w:r>
            <w:r w:rsidRPr="00065097">
              <w:rPr>
                <w:rFonts w:ascii="Times New Roman" w:hAnsi="Times New Roman"/>
              </w:rPr>
              <w:t>-</w:t>
            </w:r>
            <w:r w:rsidRPr="00065097">
              <w:rPr>
                <w:rFonts w:ascii="Times New Roman" w:hAnsi="Times New Roman"/>
                <w:lang w:val="en-US"/>
              </w:rPr>
              <w:t>V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КОРОТКОВ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340156,00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17986,00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КАРАГУЛИН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330331,81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241328,30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5/12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64,2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42,8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72,5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550,0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21,0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21110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КРУГЛОВ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Федор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пожарной части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358338,06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81600,00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(аренда)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60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517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Фольксваген «Гольф»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КРИВЦОВ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Вадим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Викторович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361378,49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7487,73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Гараж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900,0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24,0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17,3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Рено «Флюенс»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Водный транспорт </w:t>
            </w:r>
            <w:r w:rsidRPr="00065097">
              <w:rPr>
                <w:rFonts w:ascii="Times New Roman" w:hAnsi="Times New Roman"/>
                <w:lang w:val="en-US"/>
              </w:rPr>
              <w:t>BOTSMAN</w:t>
            </w:r>
            <w:r w:rsidRPr="00065097">
              <w:rPr>
                <w:rFonts w:ascii="Times New Roman" w:hAnsi="Times New Roman"/>
              </w:rPr>
              <w:t xml:space="preserve"> </w:t>
            </w:r>
            <w:r w:rsidRPr="00065097">
              <w:rPr>
                <w:rFonts w:ascii="Times New Roman" w:hAnsi="Times New Roman"/>
                <w:lang w:val="en-US"/>
              </w:rPr>
              <w:t>BSN</w:t>
            </w:r>
            <w:r w:rsidRPr="00065097">
              <w:rPr>
                <w:rFonts w:ascii="Times New Roman" w:hAnsi="Times New Roman"/>
              </w:rPr>
              <w:t xml:space="preserve"> 360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КУЗНЕЦОВА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Наталья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Аркадьевна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323596,63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534382,30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8/9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1/9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77,7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53,7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77,7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53,7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53,7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Хендай «Гетц»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КУЗНЕЦОВ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534382,30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323596,63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1/9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8/9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53,7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77,7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77,7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ЛОБОДА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307279,95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201238,46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Комната общежития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Комната общежития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Комната общежития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35,0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35,0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35,0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ГАЗ 3110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ЛАПИКОВ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360682,09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148000,00 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Гараж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1100,0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27,0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28,0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50,20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ВАЗ «Приора»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ЛЕПИЛКИН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Дмитрий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399931,84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129658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ЛИСНЕВСКИЙ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277314,84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125658,36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½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ЛЫСИКОВ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459888,98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273280,44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МАРУШКО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Викторович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256282,88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56,0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56,0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МАГОМЕДОВ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Валерий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Набигулович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452623,00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5112,05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МЕЩЕРЯКОВ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Викторович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368489,59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223527,36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МОЛОЛКИН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284151,79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36,0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МАЛЫШЕВ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Роман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249205,15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27600,00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43,0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МИНЧЕНКО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Василий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300798,28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141957,00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Гараж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60,6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20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900,0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Пежо 206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МИХАЙЛОВ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Главный инженер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394199,57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НИКОЛЕНКО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Виктор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Иванович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дежурного помощника начальника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ПФРСИ 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275403,46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1/4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51,1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НИКОЛЕНКО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Инспектор режима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242028,00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НИКИТИН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567159,43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90000,0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ПОПКОВ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Олегович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303903,60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199778,49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(собственнсть ½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63,7 кв.м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41,9 кв.м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Фольксваген «Поло»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ПЫЛАЕВ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Дмитрий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Иванович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242906,02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142051,31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211340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ПОЛЯНИЧКО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Александролвна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главного бухгалтера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362174,77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ПОДО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Николаевич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Дежурный помощник начальника 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300735,00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1310145,00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Земельный участок (собственность 1/2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1500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1200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75,0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Опель «Зафира»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САВИНОВА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Ирина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Олеговна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Главный экономист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440241,42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Рено «Сандеро»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САВИН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Вячеславович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407428,76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136451,52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Трехкомнатная квартира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56,8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16,7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800,0 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56,8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Хендай «Солярис»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САМБОРСКИЙ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Павел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290541,00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214106,00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СЕЛЕЗНЕВА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Ольга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Станиславовна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443865,59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Дача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Двухкомнатная квартира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Двухкомнатная квартира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СМИРНОВ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Михаил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Юрьевич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256703,09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СУХАНОВ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Андрей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Евгеньевич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280538,39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51,0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2115ё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СОПОВ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Дмитрий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117634,00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1/3)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57,0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ТАРАСОВ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Михаил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300203,11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43,0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ТАРАСОВ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302252,74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Жилой дом 1/5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61,6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ТОПЧИЕВ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Юрий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Дежурный помощник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309933,23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Однокомнатная квартира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ЦЫКАЛОВ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Павел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435061,95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24000,0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46,0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46,0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46,0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65097">
              <w:rPr>
                <w:rFonts w:ascii="Times New Roman" w:hAnsi="Times New Roman"/>
              </w:rPr>
              <w:t xml:space="preserve">Легковой автомобиль </w:t>
            </w:r>
            <w:r w:rsidRPr="00065097">
              <w:rPr>
                <w:rFonts w:ascii="Times New Roman" w:hAnsi="Times New Roman"/>
                <w:lang w:val="en-US"/>
              </w:rPr>
              <w:t>LIFAN 214813</w:t>
            </w: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ЧАШИН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Николаевич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дочь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262353,02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48000,0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Гараж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(долевая собственность ¼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36,0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18,0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36,0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36,0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36,0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ЧУМАКОВ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Тимофей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Анатольевич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360006,94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1/5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(наем)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(наем)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(наем)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(наем)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52,0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47,0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47,0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47,0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47,0 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ШАЛАЕВ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Сергей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Валерьевич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сын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301791,18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31300,0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1/6 доли)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 1/6 доли)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34AE3" w:rsidRPr="00065097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ШУСТОВ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Илья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Владимирович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дежурного помощника начальника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265458,67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5500,02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(собственность)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Квартира (пользование)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45,5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 xml:space="preserve">45,5 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Россия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Легковой автомобиль ВАЗ 21110</w:t>
            </w:r>
          </w:p>
        </w:tc>
      </w:tr>
      <w:tr w:rsidR="00734AE3" w:rsidRPr="007879C8" w:rsidTr="007879C8">
        <w:tc>
          <w:tcPr>
            <w:tcW w:w="1951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ЩЕДРИН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Вадим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Юрьевич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Заместитель начальника ПЧ</w:t>
            </w:r>
          </w:p>
        </w:tc>
        <w:tc>
          <w:tcPr>
            <w:tcW w:w="992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339673,92</w:t>
            </w: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30000,0</w:t>
            </w:r>
          </w:p>
        </w:tc>
        <w:tc>
          <w:tcPr>
            <w:tcW w:w="122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 w:rsidRPr="00065097">
              <w:rPr>
                <w:rFonts w:ascii="Times New Roman" w:hAnsi="Times New Roman"/>
              </w:rPr>
              <w:t>Однокомнатная квартира</w:t>
            </w: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  <w:gridSpan w:val="2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8" w:type="dxa"/>
          </w:tcPr>
          <w:p w:rsidR="00734AE3" w:rsidRPr="00065097" w:rsidRDefault="00734AE3" w:rsidP="007879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:rsidR="00734AE3" w:rsidRPr="00C01EA6" w:rsidRDefault="00734AE3">
      <w:pPr>
        <w:rPr>
          <w:rFonts w:ascii="Times New Roman" w:hAnsi="Times New Roman"/>
        </w:rPr>
      </w:pPr>
    </w:p>
    <w:sectPr w:rsidR="00734AE3" w:rsidRPr="00C01EA6" w:rsidSect="00754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1ED"/>
    <w:rsid w:val="00001C8A"/>
    <w:rsid w:val="00010ED1"/>
    <w:rsid w:val="000234CC"/>
    <w:rsid w:val="00026DF2"/>
    <w:rsid w:val="00052DD5"/>
    <w:rsid w:val="00060822"/>
    <w:rsid w:val="00060A43"/>
    <w:rsid w:val="00065097"/>
    <w:rsid w:val="00073F1F"/>
    <w:rsid w:val="00074AD4"/>
    <w:rsid w:val="000816E1"/>
    <w:rsid w:val="000876A2"/>
    <w:rsid w:val="000B1F66"/>
    <w:rsid w:val="000B2193"/>
    <w:rsid w:val="000C14BF"/>
    <w:rsid w:val="000C49C0"/>
    <w:rsid w:val="000C7FB2"/>
    <w:rsid w:val="000D0EFD"/>
    <w:rsid w:val="000D358E"/>
    <w:rsid w:val="000E6F40"/>
    <w:rsid w:val="000F450E"/>
    <w:rsid w:val="000F53E3"/>
    <w:rsid w:val="001018D3"/>
    <w:rsid w:val="001175A5"/>
    <w:rsid w:val="00122EE1"/>
    <w:rsid w:val="0012540F"/>
    <w:rsid w:val="00126B99"/>
    <w:rsid w:val="0013347B"/>
    <w:rsid w:val="00135D50"/>
    <w:rsid w:val="00141B1D"/>
    <w:rsid w:val="00144463"/>
    <w:rsid w:val="00151B6D"/>
    <w:rsid w:val="00151E4D"/>
    <w:rsid w:val="00153FA2"/>
    <w:rsid w:val="00196BF7"/>
    <w:rsid w:val="001A5E0C"/>
    <w:rsid w:val="001B6482"/>
    <w:rsid w:val="001C20A5"/>
    <w:rsid w:val="00200FB2"/>
    <w:rsid w:val="00204C71"/>
    <w:rsid w:val="00211F89"/>
    <w:rsid w:val="00212273"/>
    <w:rsid w:val="00214E07"/>
    <w:rsid w:val="00231B3E"/>
    <w:rsid w:val="00241917"/>
    <w:rsid w:val="002501D5"/>
    <w:rsid w:val="00250A76"/>
    <w:rsid w:val="00254F0D"/>
    <w:rsid w:val="00274B8E"/>
    <w:rsid w:val="002917A9"/>
    <w:rsid w:val="00291BDB"/>
    <w:rsid w:val="002A28B7"/>
    <w:rsid w:val="002A49DC"/>
    <w:rsid w:val="002A73F9"/>
    <w:rsid w:val="002A7591"/>
    <w:rsid w:val="002D61C7"/>
    <w:rsid w:val="002D6655"/>
    <w:rsid w:val="00302D6F"/>
    <w:rsid w:val="0031716B"/>
    <w:rsid w:val="003211ED"/>
    <w:rsid w:val="00331B0E"/>
    <w:rsid w:val="003342A2"/>
    <w:rsid w:val="00336C17"/>
    <w:rsid w:val="003459C2"/>
    <w:rsid w:val="003565B7"/>
    <w:rsid w:val="0036135F"/>
    <w:rsid w:val="003632A1"/>
    <w:rsid w:val="00367415"/>
    <w:rsid w:val="00384268"/>
    <w:rsid w:val="00395AC2"/>
    <w:rsid w:val="003A70A4"/>
    <w:rsid w:val="003B30B3"/>
    <w:rsid w:val="00400C77"/>
    <w:rsid w:val="00401240"/>
    <w:rsid w:val="004020B1"/>
    <w:rsid w:val="00410CE6"/>
    <w:rsid w:val="00426C78"/>
    <w:rsid w:val="00427B6E"/>
    <w:rsid w:val="00431AAA"/>
    <w:rsid w:val="00432139"/>
    <w:rsid w:val="004559B4"/>
    <w:rsid w:val="004568A9"/>
    <w:rsid w:val="00480758"/>
    <w:rsid w:val="00485C91"/>
    <w:rsid w:val="00486F53"/>
    <w:rsid w:val="004A5C8D"/>
    <w:rsid w:val="004B4FFE"/>
    <w:rsid w:val="004D00C1"/>
    <w:rsid w:val="004D0EB4"/>
    <w:rsid w:val="004D2E55"/>
    <w:rsid w:val="004D4501"/>
    <w:rsid w:val="004D6C17"/>
    <w:rsid w:val="004E7E2E"/>
    <w:rsid w:val="00503505"/>
    <w:rsid w:val="0050547B"/>
    <w:rsid w:val="00510B61"/>
    <w:rsid w:val="00513C1B"/>
    <w:rsid w:val="005270CA"/>
    <w:rsid w:val="00540949"/>
    <w:rsid w:val="00563E67"/>
    <w:rsid w:val="00564892"/>
    <w:rsid w:val="00571468"/>
    <w:rsid w:val="00582CA6"/>
    <w:rsid w:val="00583639"/>
    <w:rsid w:val="00590306"/>
    <w:rsid w:val="005A3076"/>
    <w:rsid w:val="005A70C1"/>
    <w:rsid w:val="005B3A0B"/>
    <w:rsid w:val="005C45AE"/>
    <w:rsid w:val="005C70F4"/>
    <w:rsid w:val="005D33AE"/>
    <w:rsid w:val="005E0465"/>
    <w:rsid w:val="005F552A"/>
    <w:rsid w:val="006157AF"/>
    <w:rsid w:val="0061752F"/>
    <w:rsid w:val="00635208"/>
    <w:rsid w:val="0065119B"/>
    <w:rsid w:val="006576CD"/>
    <w:rsid w:val="00660BA6"/>
    <w:rsid w:val="00685CFE"/>
    <w:rsid w:val="006A63BE"/>
    <w:rsid w:val="006B762C"/>
    <w:rsid w:val="006C1F79"/>
    <w:rsid w:val="006C3397"/>
    <w:rsid w:val="006C5DE0"/>
    <w:rsid w:val="006D43A2"/>
    <w:rsid w:val="006F0499"/>
    <w:rsid w:val="006F1106"/>
    <w:rsid w:val="00715627"/>
    <w:rsid w:val="00734AE3"/>
    <w:rsid w:val="007508AB"/>
    <w:rsid w:val="00754978"/>
    <w:rsid w:val="00755656"/>
    <w:rsid w:val="007608D6"/>
    <w:rsid w:val="00761704"/>
    <w:rsid w:val="0077643F"/>
    <w:rsid w:val="0078073B"/>
    <w:rsid w:val="007879C8"/>
    <w:rsid w:val="00791821"/>
    <w:rsid w:val="00794729"/>
    <w:rsid w:val="007C3D46"/>
    <w:rsid w:val="007E7612"/>
    <w:rsid w:val="008033F8"/>
    <w:rsid w:val="0081336E"/>
    <w:rsid w:val="008231E5"/>
    <w:rsid w:val="00824053"/>
    <w:rsid w:val="00832785"/>
    <w:rsid w:val="00832BED"/>
    <w:rsid w:val="0084118C"/>
    <w:rsid w:val="00850A4D"/>
    <w:rsid w:val="00851E53"/>
    <w:rsid w:val="008530ED"/>
    <w:rsid w:val="0087184D"/>
    <w:rsid w:val="00871897"/>
    <w:rsid w:val="00875A4A"/>
    <w:rsid w:val="00883463"/>
    <w:rsid w:val="00891796"/>
    <w:rsid w:val="0089588A"/>
    <w:rsid w:val="008C0FC4"/>
    <w:rsid w:val="008C438A"/>
    <w:rsid w:val="008E7162"/>
    <w:rsid w:val="008F27DF"/>
    <w:rsid w:val="008F4F13"/>
    <w:rsid w:val="00922DEE"/>
    <w:rsid w:val="00940D41"/>
    <w:rsid w:val="009A0A92"/>
    <w:rsid w:val="009A68A0"/>
    <w:rsid w:val="009A71D9"/>
    <w:rsid w:val="009B61B8"/>
    <w:rsid w:val="009B739E"/>
    <w:rsid w:val="009C35E7"/>
    <w:rsid w:val="009D5C52"/>
    <w:rsid w:val="009F2E39"/>
    <w:rsid w:val="009F4472"/>
    <w:rsid w:val="009F638C"/>
    <w:rsid w:val="00A12F0A"/>
    <w:rsid w:val="00A135FD"/>
    <w:rsid w:val="00A430FB"/>
    <w:rsid w:val="00A57F03"/>
    <w:rsid w:val="00A741E6"/>
    <w:rsid w:val="00A80008"/>
    <w:rsid w:val="00A940EC"/>
    <w:rsid w:val="00AA14F6"/>
    <w:rsid w:val="00AA337B"/>
    <w:rsid w:val="00AA4606"/>
    <w:rsid w:val="00AB4FE5"/>
    <w:rsid w:val="00AB7C6A"/>
    <w:rsid w:val="00AC12C0"/>
    <w:rsid w:val="00AC2A95"/>
    <w:rsid w:val="00AD779A"/>
    <w:rsid w:val="00B03320"/>
    <w:rsid w:val="00B139B2"/>
    <w:rsid w:val="00B14E01"/>
    <w:rsid w:val="00B46A46"/>
    <w:rsid w:val="00B51941"/>
    <w:rsid w:val="00B62255"/>
    <w:rsid w:val="00B707E1"/>
    <w:rsid w:val="00B74867"/>
    <w:rsid w:val="00B83944"/>
    <w:rsid w:val="00B90D06"/>
    <w:rsid w:val="00BC1ED4"/>
    <w:rsid w:val="00BC42B6"/>
    <w:rsid w:val="00BC5A40"/>
    <w:rsid w:val="00BD69CA"/>
    <w:rsid w:val="00BE644D"/>
    <w:rsid w:val="00BF00EB"/>
    <w:rsid w:val="00C01EA6"/>
    <w:rsid w:val="00C27374"/>
    <w:rsid w:val="00C27F52"/>
    <w:rsid w:val="00C42F6B"/>
    <w:rsid w:val="00C443B6"/>
    <w:rsid w:val="00C71EB3"/>
    <w:rsid w:val="00C820A8"/>
    <w:rsid w:val="00C862FA"/>
    <w:rsid w:val="00C86ABE"/>
    <w:rsid w:val="00C86CD0"/>
    <w:rsid w:val="00CC0E81"/>
    <w:rsid w:val="00CD3BDE"/>
    <w:rsid w:val="00CD527A"/>
    <w:rsid w:val="00CD673A"/>
    <w:rsid w:val="00CE4D29"/>
    <w:rsid w:val="00CF04B0"/>
    <w:rsid w:val="00CF16E4"/>
    <w:rsid w:val="00CF45C5"/>
    <w:rsid w:val="00CF5FF7"/>
    <w:rsid w:val="00D018A0"/>
    <w:rsid w:val="00D077B5"/>
    <w:rsid w:val="00D128D1"/>
    <w:rsid w:val="00D15E9C"/>
    <w:rsid w:val="00D36656"/>
    <w:rsid w:val="00D40008"/>
    <w:rsid w:val="00D45764"/>
    <w:rsid w:val="00D5446F"/>
    <w:rsid w:val="00D56B85"/>
    <w:rsid w:val="00D70C05"/>
    <w:rsid w:val="00D91CA5"/>
    <w:rsid w:val="00D92406"/>
    <w:rsid w:val="00D9468C"/>
    <w:rsid w:val="00D957C1"/>
    <w:rsid w:val="00D9586F"/>
    <w:rsid w:val="00DD654A"/>
    <w:rsid w:val="00DF0850"/>
    <w:rsid w:val="00E1090A"/>
    <w:rsid w:val="00E14BD8"/>
    <w:rsid w:val="00E3464F"/>
    <w:rsid w:val="00E35FBB"/>
    <w:rsid w:val="00E365BC"/>
    <w:rsid w:val="00E43EC7"/>
    <w:rsid w:val="00E4679D"/>
    <w:rsid w:val="00E62C0D"/>
    <w:rsid w:val="00E90732"/>
    <w:rsid w:val="00E91FE0"/>
    <w:rsid w:val="00E9484F"/>
    <w:rsid w:val="00EA6C8E"/>
    <w:rsid w:val="00EB05AB"/>
    <w:rsid w:val="00EC2B1E"/>
    <w:rsid w:val="00EC562C"/>
    <w:rsid w:val="00ED7497"/>
    <w:rsid w:val="00EE006E"/>
    <w:rsid w:val="00F00F63"/>
    <w:rsid w:val="00F05385"/>
    <w:rsid w:val="00F05D5C"/>
    <w:rsid w:val="00F222D1"/>
    <w:rsid w:val="00F23385"/>
    <w:rsid w:val="00F23C63"/>
    <w:rsid w:val="00F3118F"/>
    <w:rsid w:val="00F31E8E"/>
    <w:rsid w:val="00F351F9"/>
    <w:rsid w:val="00F37E97"/>
    <w:rsid w:val="00F537C3"/>
    <w:rsid w:val="00F72FCC"/>
    <w:rsid w:val="00F77DB6"/>
    <w:rsid w:val="00F94D31"/>
    <w:rsid w:val="00FA20CC"/>
    <w:rsid w:val="00FA44C5"/>
    <w:rsid w:val="00FC6173"/>
    <w:rsid w:val="00FD5272"/>
    <w:rsid w:val="00FE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9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99"/>
    <w:qFormat/>
    <w:rsid w:val="004D4501"/>
    <w:pPr>
      <w:jc w:val="both"/>
    </w:pPr>
    <w:rPr>
      <w:rFonts w:ascii="Times New Roman" w:hAnsi="Times New Roman"/>
      <w:sz w:val="28"/>
      <w:lang w:eastAsia="en-US"/>
    </w:rPr>
  </w:style>
  <w:style w:type="table" w:styleId="TableGrid">
    <w:name w:val="Table Grid"/>
    <w:basedOn w:val="TableNormal"/>
    <w:uiPriority w:val="99"/>
    <w:rsid w:val="001254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1022</TotalTime>
  <Pages>11</Pages>
  <Words>1834</Words>
  <Characters>10455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Вольнонаемные</dc:creator>
  <cp:keywords/>
  <dc:description/>
  <cp:lastModifiedBy>Vilysov</cp:lastModifiedBy>
  <cp:revision>29</cp:revision>
  <dcterms:created xsi:type="dcterms:W3CDTF">2013-03-26T10:49:00Z</dcterms:created>
  <dcterms:modified xsi:type="dcterms:W3CDTF">2013-04-03T12:15:00Z</dcterms:modified>
</cp:coreProperties>
</file>